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558DD" w14:textId="66396526" w:rsidR="00BA00AB" w:rsidRDefault="005B2B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MEDYLTON</w:t>
      </w:r>
      <w:r>
        <w:rPr>
          <w:rFonts w:cs="Times New Roman"/>
          <w:szCs w:val="24"/>
        </w:rPr>
        <w:t xml:space="preserve">      (d.ca.1490)</w:t>
      </w:r>
    </w:p>
    <w:p w14:paraId="33724615" w14:textId="77777777" w:rsidR="005B2BA3" w:rsidRDefault="005B2BA3" w:rsidP="009139A6">
      <w:pPr>
        <w:pStyle w:val="NoSpacing"/>
        <w:rPr>
          <w:rFonts w:cs="Times New Roman"/>
          <w:szCs w:val="24"/>
        </w:rPr>
      </w:pPr>
    </w:p>
    <w:p w14:paraId="4B4C507B" w14:textId="77777777" w:rsidR="005B2BA3" w:rsidRDefault="005B2BA3" w:rsidP="009139A6">
      <w:pPr>
        <w:pStyle w:val="NoSpacing"/>
        <w:rPr>
          <w:rFonts w:cs="Times New Roman"/>
          <w:szCs w:val="24"/>
        </w:rPr>
      </w:pPr>
    </w:p>
    <w:p w14:paraId="42E35EED" w14:textId="21DC4231" w:rsidR="005B2BA3" w:rsidRDefault="005B2B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Feb.1490</w:t>
      </w:r>
      <w:r>
        <w:rPr>
          <w:rFonts w:cs="Times New Roman"/>
          <w:szCs w:val="24"/>
        </w:rPr>
        <w:tab/>
        <w:t>Writ of diem clausit extremum to the Escheator of Nottinghamshire.</w:t>
      </w:r>
    </w:p>
    <w:p w14:paraId="5F0F5F68" w14:textId="144A9222" w:rsidR="005B2BA3" w:rsidRDefault="005B2B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p.117)</w:t>
      </w:r>
    </w:p>
    <w:p w14:paraId="01C2592C" w14:textId="77777777" w:rsidR="005B2BA3" w:rsidRDefault="005B2BA3" w:rsidP="009139A6">
      <w:pPr>
        <w:pStyle w:val="NoSpacing"/>
        <w:rPr>
          <w:rFonts w:cs="Times New Roman"/>
          <w:szCs w:val="24"/>
        </w:rPr>
      </w:pPr>
    </w:p>
    <w:p w14:paraId="1078F899" w14:textId="77777777" w:rsidR="005B2BA3" w:rsidRDefault="005B2BA3" w:rsidP="009139A6">
      <w:pPr>
        <w:pStyle w:val="NoSpacing"/>
        <w:rPr>
          <w:rFonts w:cs="Times New Roman"/>
          <w:szCs w:val="24"/>
        </w:rPr>
      </w:pPr>
    </w:p>
    <w:p w14:paraId="0A3DC07E" w14:textId="7C81DD89" w:rsidR="005B2BA3" w:rsidRPr="005B2BA3" w:rsidRDefault="005B2B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sectPr w:rsidR="005B2BA3" w:rsidRPr="005B2B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5A889" w14:textId="77777777" w:rsidR="005B2BA3" w:rsidRDefault="005B2BA3" w:rsidP="009139A6">
      <w:r>
        <w:separator/>
      </w:r>
    </w:p>
  </w:endnote>
  <w:endnote w:type="continuationSeparator" w:id="0">
    <w:p w14:paraId="6D9DCF6A" w14:textId="77777777" w:rsidR="005B2BA3" w:rsidRDefault="005B2B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7FA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96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DE6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5B14E" w14:textId="77777777" w:rsidR="005B2BA3" w:rsidRDefault="005B2BA3" w:rsidP="009139A6">
      <w:r>
        <w:separator/>
      </w:r>
    </w:p>
  </w:footnote>
  <w:footnote w:type="continuationSeparator" w:id="0">
    <w:p w14:paraId="1F7335F1" w14:textId="77777777" w:rsidR="005B2BA3" w:rsidRDefault="005B2B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ED1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F4F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59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BA3"/>
    <w:rsid w:val="000666E0"/>
    <w:rsid w:val="002510B7"/>
    <w:rsid w:val="00270799"/>
    <w:rsid w:val="005B2BA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6A9A6"/>
  <w15:chartTrackingRefBased/>
  <w15:docId w15:val="{BA16E909-EF0F-4485-A9E8-FFE56C9F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46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2024-04-01T07:31:00Z</dcterms:created>
  <dcterms:modified xsi:type="dcterms:W3CDTF">2024-04-01T08:19:00Z</dcterms:modified>
</cp:coreProperties>
</file>